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05d_26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Mensa Grundschule Essenheim_Dacharbeiten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